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5E05" w14:textId="697F8670" w:rsidR="00444770" w:rsidRDefault="00444770" w:rsidP="00444770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3GPP TSG RAN Meeting #96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AE16D4" w:rsidRPr="00AE16D4">
        <w:rPr>
          <w:rFonts w:ascii="Arial" w:hAnsi="Arial" w:cs="Arial"/>
          <w:b/>
          <w:sz w:val="24"/>
          <w:szCs w:val="24"/>
        </w:rPr>
        <w:t>RP-221321</w:t>
      </w:r>
    </w:p>
    <w:p w14:paraId="6243FA10" w14:textId="5D41B311" w:rsidR="00AD3131" w:rsidRPr="00C30149" w:rsidRDefault="00444770" w:rsidP="0044477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Budapest, Hungary, June 06 – 09, 2022</w:t>
      </w:r>
    </w:p>
    <w:p w14:paraId="710FA904" w14:textId="1E78C5D2" w:rsidR="0076101E" w:rsidRDefault="0076101E" w:rsidP="00C33E3E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5474495F" w:rsidR="00AE25BF" w:rsidRPr="00F53F0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bCs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A366C0">
        <w:rPr>
          <w:rFonts w:ascii="Arial" w:eastAsia="Batang" w:hAnsi="Arial" w:cs="Arial"/>
          <w:b/>
          <w:lang w:eastAsia="zh-CN"/>
        </w:rPr>
        <w:tab/>
      </w:r>
      <w:r w:rsidR="0080389B">
        <w:rPr>
          <w:rFonts w:ascii="Arial" w:hAnsi="Arial" w:cs="Arial"/>
          <w:b/>
          <w:bCs/>
          <w:lang w:eastAsia="ja-JP"/>
        </w:rPr>
        <w:t>9</w:t>
      </w:r>
      <w:r w:rsidR="00F53F0C" w:rsidRPr="00F53F0C">
        <w:rPr>
          <w:rFonts w:ascii="Arial" w:hAnsi="Arial" w:cs="Arial"/>
          <w:b/>
          <w:bCs/>
          <w:lang w:eastAsia="ja-JP"/>
        </w:rPr>
        <w:t>.</w:t>
      </w:r>
      <w:r w:rsidR="00AE16D4">
        <w:rPr>
          <w:rFonts w:ascii="Arial" w:hAnsi="Arial" w:cs="Arial"/>
          <w:b/>
          <w:bCs/>
          <w:lang w:eastAsia="ja-JP"/>
        </w:rPr>
        <w:t>5</w:t>
      </w:r>
      <w:r w:rsidR="007A30ED">
        <w:rPr>
          <w:rFonts w:ascii="Arial" w:hAnsi="Arial" w:cs="Arial"/>
          <w:b/>
          <w:bCs/>
          <w:lang w:eastAsia="ja-JP"/>
        </w:rPr>
        <w:t>.3.5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 xml:space="preserve">TX frequency being in </w:t>
      </w:r>
      <w:proofErr w:type="gramStart"/>
      <w:r w:rsidRPr="00B666F4">
        <w:rPr>
          <w:rFonts w:eastAsiaTheme="minorHAnsi"/>
          <w:lang w:val="en-US" w:eastAsia="en-US"/>
        </w:rPr>
        <w:t>close proximity</w:t>
      </w:r>
      <w:proofErr w:type="gramEnd"/>
      <w:r w:rsidRPr="00B666F4">
        <w:rPr>
          <w:rFonts w:eastAsiaTheme="minorHAnsi"/>
          <w:lang w:val="en-US" w:eastAsia="en-US"/>
        </w:rPr>
        <w:t xml:space="preserve">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2A24CD34" w14:textId="77777777" w:rsidR="00AE16D4" w:rsidRPr="00DD517A" w:rsidRDefault="00AE16D4" w:rsidP="00AE16D4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AE16D4" w:rsidRPr="00DD517A" w:rsidSect="00CC2E3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>An overview table of these NR CA configurations is provided in the appended Excel sheet.</w:t>
      </w:r>
      <w:r>
        <w:rPr>
          <w:rFonts w:eastAsiaTheme="minorHAnsi"/>
          <w:b/>
          <w:lang w:val="en-US" w:eastAsia="ja-JP"/>
        </w:rPr>
        <w:t xml:space="preserve"> All combinations marked as New will be transferred to Rel-18 WID.</w:t>
      </w:r>
    </w:p>
    <w:p w14:paraId="648E5D74" w14:textId="6FA1B835" w:rsidR="00BC5CEC" w:rsidRPr="00F87467" w:rsidRDefault="00F87467" w:rsidP="00BC5CEC">
      <w:pPr>
        <w:spacing w:after="0"/>
        <w:rPr>
          <w:b/>
          <w:bCs/>
        </w:rPr>
        <w:sectPr w:rsidR="00BC5CEC" w:rsidRPr="00F87467" w:rsidSect="00CC2E35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lastRenderedPageBreak/>
        <w:t>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C3754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C3754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C37544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C37544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C37544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C37544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AF3039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F3039">
              <w:rPr>
                <w:rFonts w:ascii="Arial" w:hAnsi="Arial" w:cs="Arial"/>
                <w:sz w:val="18"/>
                <w:szCs w:val="18"/>
                <w:lang w:val="en-US"/>
              </w:rPr>
              <w:t xml:space="preserve">Rel-17 </w:t>
            </w:r>
            <w:r w:rsidR="00D555DE" w:rsidRPr="00AF3039">
              <w:rPr>
                <w:rFonts w:ascii="Arial" w:hAnsi="Arial" w:cs="Arial"/>
                <w:sz w:val="18"/>
                <w:szCs w:val="18"/>
                <w:lang w:val="en-US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AF3039" w:rsidRDefault="00EA1873" w:rsidP="00EA1873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4" w:type="dxa"/>
          </w:tcPr>
          <w:p w14:paraId="67D9339D" w14:textId="0C2FA8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</w:t>
            </w:r>
            <w:r w:rsidR="00C37544">
              <w:rPr>
                <w:rFonts w:cs="Arial"/>
                <w:szCs w:val="18"/>
                <w:lang w:val="sv-SE"/>
              </w:rPr>
              <w:t>9</w:t>
            </w:r>
            <w:r w:rsidR="00444CCF">
              <w:rPr>
                <w:rFonts w:cs="Arial"/>
                <w:szCs w:val="18"/>
                <w:lang w:val="sv-SE"/>
              </w:rPr>
              <w:t>6</w:t>
            </w:r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C375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C3754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1B5EA6BD" w:rsidR="001D2033" w:rsidRPr="001D14F7" w:rsidRDefault="001D2033" w:rsidP="00C37544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r w:rsidR="00444CCF">
              <w:rPr>
                <w:i/>
                <w:szCs w:val="18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C37544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192F5B68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r w:rsidR="00444CCF">
              <w:rPr>
                <w:i/>
                <w:szCs w:val="18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8D267D8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r w:rsidR="00444CCF">
              <w:rPr>
                <w:i/>
                <w:szCs w:val="18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Pr="00AF3039" w:rsidRDefault="00314442" w:rsidP="007820B9">
      <w:pPr>
        <w:ind w:right="-99"/>
        <w:rPr>
          <w:i/>
          <w:lang w:val="sv-SE"/>
        </w:rPr>
      </w:pPr>
      <w:r w:rsidRPr="00AF3039">
        <w:rPr>
          <w:i/>
          <w:lang w:val="sv-SE"/>
        </w:rPr>
        <w:t xml:space="preserve">Per Lindell, Ericsson, </w:t>
      </w:r>
      <w:r w:rsidR="00AE16D4">
        <w:fldChar w:fldCharType="begin"/>
      </w:r>
      <w:r w:rsidR="00AE16D4" w:rsidRPr="00AE16D4">
        <w:rPr>
          <w:lang w:val="sv-SE"/>
        </w:rPr>
        <w:instrText xml:space="preserve"> HYPERLINK "mailto:per.lindell@ericsson.com" </w:instrText>
      </w:r>
      <w:r w:rsidR="00AE16D4">
        <w:fldChar w:fldCharType="separate"/>
      </w:r>
      <w:r w:rsidRPr="00AF3039">
        <w:rPr>
          <w:rStyle w:val="Hyperlink"/>
          <w:i/>
          <w:lang w:val="sv-SE"/>
        </w:rPr>
        <w:t>per.lindell@ericsson.com</w:t>
      </w:r>
      <w:r w:rsidR="00AE16D4">
        <w:rPr>
          <w:rStyle w:val="Hyperlink"/>
          <w:i/>
          <w:lang w:val="sv-SE"/>
        </w:rPr>
        <w:fldChar w:fldCharType="end"/>
      </w:r>
    </w:p>
    <w:p w14:paraId="445E59F9" w14:textId="77777777" w:rsidR="007820B9" w:rsidRPr="00AF3039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proofErr w:type="spellStart"/>
            <w:r w:rsidRPr="00284829">
              <w:rPr>
                <w:lang w:eastAsia="zh-CN"/>
              </w:rPr>
              <w:t>HiSilicon</w:t>
            </w:r>
            <w:proofErr w:type="spellEnd"/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EB461" w14:textId="77777777" w:rsidR="00377840" w:rsidRDefault="00377840">
      <w:r>
        <w:separator/>
      </w:r>
    </w:p>
  </w:endnote>
  <w:endnote w:type="continuationSeparator" w:id="0">
    <w:p w14:paraId="4C6BC2CB" w14:textId="77777777" w:rsidR="00377840" w:rsidRDefault="0037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C4B04" w14:textId="77777777" w:rsidR="00AE16D4" w:rsidRDefault="00AE16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D6375" w14:textId="77777777" w:rsidR="00AE16D4" w:rsidRDefault="00AE16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EC4CF" w14:textId="77777777" w:rsidR="00AE16D4" w:rsidRDefault="00AE16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213A" w14:textId="77777777" w:rsidR="00444770" w:rsidRDefault="0044477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5A82B" w14:textId="77777777" w:rsidR="00444770" w:rsidRDefault="0044477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5817A" w14:textId="77777777" w:rsidR="00444770" w:rsidRDefault="004447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C6E4D" w14:textId="77777777" w:rsidR="00377840" w:rsidRDefault="00377840">
      <w:r>
        <w:separator/>
      </w:r>
    </w:p>
  </w:footnote>
  <w:footnote w:type="continuationSeparator" w:id="0">
    <w:p w14:paraId="238BF515" w14:textId="77777777" w:rsidR="00377840" w:rsidRDefault="00377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118C8" w14:textId="77777777" w:rsidR="00AE16D4" w:rsidRDefault="00AE16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5A6EB" w14:textId="77777777" w:rsidR="00AE16D4" w:rsidRDefault="00AE16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58E91" w14:textId="77777777" w:rsidR="00AE16D4" w:rsidRDefault="00AE16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108DD" w14:textId="77777777" w:rsidR="00444770" w:rsidRDefault="0044477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A61D0" w14:textId="77777777" w:rsidR="00444770" w:rsidRDefault="0044477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E57A7" w14:textId="77777777" w:rsidR="00444770" w:rsidRDefault="004447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86CD0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0F30FC"/>
    <w:rsid w:val="001001BD"/>
    <w:rsid w:val="00102222"/>
    <w:rsid w:val="00120541"/>
    <w:rsid w:val="001211F3"/>
    <w:rsid w:val="00127B5D"/>
    <w:rsid w:val="0013024F"/>
    <w:rsid w:val="00155D73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31420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C7CBD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77840"/>
    <w:rsid w:val="0038516D"/>
    <w:rsid w:val="003869D7"/>
    <w:rsid w:val="00392651"/>
    <w:rsid w:val="003A08AA"/>
    <w:rsid w:val="003A1EB0"/>
    <w:rsid w:val="003C0F14"/>
    <w:rsid w:val="003C2DA6"/>
    <w:rsid w:val="003C6DA6"/>
    <w:rsid w:val="003D2781"/>
    <w:rsid w:val="003D62A9"/>
    <w:rsid w:val="003E3D07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44770"/>
    <w:rsid w:val="00444CCF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49D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868E6"/>
    <w:rsid w:val="00790BCC"/>
    <w:rsid w:val="00795CEE"/>
    <w:rsid w:val="00796F94"/>
    <w:rsid w:val="007974F5"/>
    <w:rsid w:val="007A30ED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389B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8FF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6C0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3131"/>
    <w:rsid w:val="00AD77C4"/>
    <w:rsid w:val="00AE16D4"/>
    <w:rsid w:val="00AE25BF"/>
    <w:rsid w:val="00AF0C13"/>
    <w:rsid w:val="00AF3039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31E0"/>
    <w:rsid w:val="00BF7051"/>
    <w:rsid w:val="00BF7C9D"/>
    <w:rsid w:val="00C01E8C"/>
    <w:rsid w:val="00C02DF6"/>
    <w:rsid w:val="00C03E01"/>
    <w:rsid w:val="00C23582"/>
    <w:rsid w:val="00C2724D"/>
    <w:rsid w:val="00C27CA9"/>
    <w:rsid w:val="00C30149"/>
    <w:rsid w:val="00C317E7"/>
    <w:rsid w:val="00C33E3E"/>
    <w:rsid w:val="00C37544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338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F0C"/>
    <w:rsid w:val="00F5774F"/>
    <w:rsid w:val="00F62688"/>
    <w:rsid w:val="00F76BE5"/>
    <w:rsid w:val="00F83D11"/>
    <w:rsid w:val="00F87467"/>
    <w:rsid w:val="00F921F1"/>
    <w:rsid w:val="00FA7D18"/>
    <w:rsid w:val="00FB127E"/>
    <w:rsid w:val="00FC0804"/>
    <w:rsid w:val="00FC3B6D"/>
    <w:rsid w:val="00FD3A4E"/>
    <w:rsid w:val="00FE3586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link w:val="FooterCha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AE16D4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AE16D4"/>
    <w:rPr>
      <w:rFonts w:ascii="Arial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AC294-CBF2-476E-817A-024AA25C7B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5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5598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50</cp:revision>
  <cp:lastPrinted>2000-02-29T10:31:00Z</cp:lastPrinted>
  <dcterms:created xsi:type="dcterms:W3CDTF">2020-06-05T17:49:00Z</dcterms:created>
  <dcterms:modified xsi:type="dcterms:W3CDTF">2022-05-28T09:57:00Z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